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C7EA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C7EA0" w:rsidRPr="007C7EA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C7EA0" w:rsidRPr="007C7EA0">
          <w:rPr>
            <w:rStyle w:val="aa"/>
          </w:rPr>
          <w:t>440052, г. Пенза, ул. Ново-Тамбовская, д.9;</w:t>
        </w:r>
        <w:r w:rsidR="007C7EA0" w:rsidRPr="007C7EA0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C7EA0" w:rsidRPr="007C7EA0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C7EA0" w:rsidRPr="007C7EA0">
          <w:rPr>
            <w:u w:val="single"/>
          </w:rPr>
          <w:t xml:space="preserve"> 11091/015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C7EA0" w:rsidRPr="007C7EA0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C7EA0" w:rsidRPr="007C7EA0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C7EA0" w:rsidRPr="007C7EA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903D90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03D90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03D90" w:rsidP="005859B9">
      <w:fldSimple w:instr=" DOCVARIABLE operac \* MERGEFORMAT ">
        <w:r w:rsidR="007C7EA0" w:rsidRPr="007C7EA0">
          <w:t xml:space="preserve"> Проведение бактериологических исследования,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675330" w:rsidP="00FC4076">
            <w:pPr>
              <w:pStyle w:val="a8"/>
            </w:pPr>
            <w:r>
              <w:t>5</w:t>
            </w:r>
            <w:r w:rsidR="00E41ED9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675330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C7EA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03D9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03D90" w:rsidRPr="009E2A4C">
            <w:rPr>
              <w:rStyle w:val="ad"/>
              <w:sz w:val="20"/>
              <w:szCs w:val="20"/>
            </w:rPr>
            <w:fldChar w:fldCharType="separate"/>
          </w:r>
          <w:r w:rsidR="007C7EA0">
            <w:rPr>
              <w:rStyle w:val="ad"/>
              <w:noProof/>
              <w:sz w:val="20"/>
              <w:szCs w:val="20"/>
            </w:rPr>
            <w:t>1</w:t>
          </w:r>
          <w:r w:rsidR="00903D9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C7EA0" w:rsidRPr="007C7EA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B46C0DDCBE6A417BB40229458C1F892E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9EE0499B6B4124B3F9FCBA9CCB1696"/>
    <w:docVar w:name="rm_id" w:val="138"/>
    <w:docVar w:name="rm_name" w:val=" Фельдшер-лаборант "/>
    <w:docVar w:name="rm_number" w:val=" 11091/015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91AC8"/>
    <w:rsid w:val="002E55C6"/>
    <w:rsid w:val="00305B2F"/>
    <w:rsid w:val="003259D9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75330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C7EA0"/>
    <w:rsid w:val="007D1852"/>
    <w:rsid w:val="007D2CEA"/>
    <w:rsid w:val="0080151C"/>
    <w:rsid w:val="00863880"/>
    <w:rsid w:val="00883461"/>
    <w:rsid w:val="008C739D"/>
    <w:rsid w:val="008D5F6D"/>
    <w:rsid w:val="008E68DE"/>
    <w:rsid w:val="00903D90"/>
    <w:rsid w:val="0090588D"/>
    <w:rsid w:val="0092778A"/>
    <w:rsid w:val="00967790"/>
    <w:rsid w:val="00A12349"/>
    <w:rsid w:val="00A37C93"/>
    <w:rsid w:val="00A91908"/>
    <w:rsid w:val="00AA4551"/>
    <w:rsid w:val="00AA46ED"/>
    <w:rsid w:val="00AA4DCC"/>
    <w:rsid w:val="00AD14A4"/>
    <w:rsid w:val="00AD7C32"/>
    <w:rsid w:val="00AF5237"/>
    <w:rsid w:val="00AF796F"/>
    <w:rsid w:val="00B15188"/>
    <w:rsid w:val="00BA5029"/>
    <w:rsid w:val="00BB687C"/>
    <w:rsid w:val="00BC2F3C"/>
    <w:rsid w:val="00BF498E"/>
    <w:rsid w:val="00C02721"/>
    <w:rsid w:val="00C12C11"/>
    <w:rsid w:val="00C3083C"/>
    <w:rsid w:val="00CE0961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41ED9"/>
    <w:rsid w:val="00EB6780"/>
    <w:rsid w:val="00EB72AD"/>
    <w:rsid w:val="00EC37A1"/>
    <w:rsid w:val="00ED7D5C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2016-11-24T10:20:00Z</dcterms:created>
  <dcterms:modified xsi:type="dcterms:W3CDTF">2016-11-25T06:21:00Z</dcterms:modified>
</cp:coreProperties>
</file>